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19" w:type="dxa"/>
        <w:tblInd w:w="108" w:type="dxa"/>
        <w:tblLook w:val="01E0"/>
      </w:tblPr>
      <w:tblGrid>
        <w:gridCol w:w="7547"/>
        <w:gridCol w:w="2268"/>
        <w:gridCol w:w="704"/>
      </w:tblGrid>
      <w:tr w:rsidR="00841A7F" w:rsidRPr="005F7B22" w:rsidTr="00003904">
        <w:trPr>
          <w:trHeight w:val="849"/>
        </w:trPr>
        <w:tc>
          <w:tcPr>
            <w:tcW w:w="10519" w:type="dxa"/>
            <w:gridSpan w:val="3"/>
          </w:tcPr>
          <w:p w:rsidR="00841A7F" w:rsidRPr="005F7B22" w:rsidRDefault="00841A7F" w:rsidP="005F7B22">
            <w:pPr>
              <w:tabs>
                <w:tab w:val="left" w:pos="2806"/>
                <w:tab w:val="left" w:pos="5454"/>
                <w:tab w:val="left" w:pos="8107"/>
              </w:tabs>
              <w:jc w:val="center"/>
              <w:rPr>
                <w:b/>
                <w:lang w:val="pt-BR"/>
              </w:rPr>
            </w:pPr>
            <w:r w:rsidRPr="005F7B22">
              <w:rPr>
                <w:b/>
                <w:lang w:val="pt-BR"/>
              </w:rPr>
              <w:t xml:space="preserve">KỲ THI KHẢO SÁT CHẤT LƯỢNG LỚP 12 </w:t>
            </w:r>
          </w:p>
          <w:p w:rsidR="00841A7F" w:rsidRPr="005F7B22" w:rsidRDefault="00841A7F" w:rsidP="005F7B22">
            <w:pPr>
              <w:tabs>
                <w:tab w:val="left" w:pos="2806"/>
                <w:tab w:val="left" w:pos="5454"/>
                <w:tab w:val="left" w:pos="8107"/>
              </w:tabs>
              <w:jc w:val="center"/>
              <w:rPr>
                <w:b/>
                <w:lang w:val="pt-BR"/>
              </w:rPr>
            </w:pPr>
            <w:r w:rsidRPr="005F7B22">
              <w:rPr>
                <w:b/>
                <w:lang w:val="pt-BR"/>
              </w:rPr>
              <w:t>BÀI THI: KHXH</w:t>
            </w:r>
          </w:p>
          <w:p w:rsidR="00841A7F" w:rsidRPr="005F7B22" w:rsidRDefault="00841A7F" w:rsidP="005F7B22">
            <w:pPr>
              <w:tabs>
                <w:tab w:val="left" w:pos="2806"/>
                <w:tab w:val="left" w:pos="5454"/>
                <w:tab w:val="left" w:pos="8107"/>
              </w:tabs>
              <w:jc w:val="center"/>
              <w:rPr>
                <w:b/>
                <w:lang w:val="pt-BR"/>
              </w:rPr>
            </w:pPr>
            <w:r w:rsidRPr="005F7B22">
              <w:rPr>
                <w:b/>
                <w:lang w:val="pt-BR"/>
              </w:rPr>
              <w:t>Môn thi thành phần: Lịch Sử</w:t>
            </w:r>
          </w:p>
          <w:p w:rsidR="00841A7F" w:rsidRPr="005F7B22" w:rsidRDefault="00841A7F" w:rsidP="005F7B22">
            <w:pPr>
              <w:tabs>
                <w:tab w:val="left" w:pos="2806"/>
                <w:tab w:val="left" w:pos="5454"/>
                <w:tab w:val="left" w:pos="8107"/>
              </w:tabs>
              <w:jc w:val="center"/>
              <w:rPr>
                <w:i/>
                <w:sz w:val="25"/>
                <w:szCs w:val="23"/>
                <w:lang w:val="pt-BR"/>
              </w:rPr>
            </w:pPr>
            <w:r w:rsidRPr="005F7B22">
              <w:rPr>
                <w:i/>
                <w:sz w:val="25"/>
                <w:szCs w:val="23"/>
                <w:lang w:val="pt-BR"/>
              </w:rPr>
              <w:t xml:space="preserve">Thời gian bàm bài: 50 phút </w:t>
            </w:r>
            <w:r w:rsidRPr="005F7B22">
              <w:rPr>
                <w:i/>
                <w:sz w:val="23"/>
                <w:szCs w:val="23"/>
                <w:lang w:val="pt-BR"/>
              </w:rPr>
              <w:t>(không kể thời gian giao đề)</w:t>
            </w:r>
          </w:p>
        </w:tc>
      </w:tr>
      <w:tr w:rsidR="00841A7F" w:rsidRPr="005F7B22" w:rsidTr="005F7B22">
        <w:trPr>
          <w:trHeight w:val="474"/>
        </w:trPr>
        <w:tc>
          <w:tcPr>
            <w:tcW w:w="7547" w:type="dxa"/>
            <w:tcBorders>
              <w:right w:val="single" w:sz="4" w:space="0" w:color="auto"/>
            </w:tcBorders>
            <w:vAlign w:val="center"/>
          </w:tcPr>
          <w:p w:rsidR="00841A7F" w:rsidRPr="005F7B22" w:rsidRDefault="00841A7F" w:rsidP="005F7B22">
            <w:pPr>
              <w:tabs>
                <w:tab w:val="left" w:pos="2806"/>
                <w:tab w:val="left" w:pos="5454"/>
                <w:tab w:val="left" w:pos="8107"/>
              </w:tabs>
              <w:ind w:left="-74" w:firstLine="74"/>
              <w:rPr>
                <w:b/>
                <w:sz w:val="20"/>
                <w:szCs w:val="20"/>
                <w:lang w:val="pt-B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7F" w:rsidRPr="005F7B22" w:rsidRDefault="00841A7F" w:rsidP="005F7B22">
            <w:pPr>
              <w:tabs>
                <w:tab w:val="left" w:pos="2806"/>
                <w:tab w:val="left" w:pos="5454"/>
                <w:tab w:val="left" w:pos="8107"/>
              </w:tabs>
              <w:ind w:left="-74" w:firstLine="74"/>
              <w:jc w:val="center"/>
              <w:rPr>
                <w:b/>
                <w:sz w:val="28"/>
                <w:szCs w:val="20"/>
                <w:lang w:val="pt-BR"/>
              </w:rPr>
            </w:pPr>
            <w:r w:rsidRPr="005F7B22">
              <w:rPr>
                <w:b/>
                <w:sz w:val="28"/>
                <w:szCs w:val="20"/>
                <w:lang w:val="pt-BR"/>
              </w:rPr>
              <w:t xml:space="preserve">ĐÁP ÁN </w:t>
            </w:r>
          </w:p>
        </w:tc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841A7F" w:rsidRPr="005F7B22" w:rsidRDefault="00841A7F" w:rsidP="005F7B22">
            <w:pPr>
              <w:tabs>
                <w:tab w:val="left" w:pos="2806"/>
                <w:tab w:val="left" w:pos="5454"/>
                <w:tab w:val="left" w:pos="8107"/>
              </w:tabs>
              <w:ind w:left="-74" w:firstLine="74"/>
              <w:jc w:val="center"/>
              <w:rPr>
                <w:b/>
                <w:lang w:val="pt-BR"/>
              </w:rPr>
            </w:pPr>
          </w:p>
        </w:tc>
      </w:tr>
    </w:tbl>
    <w:p w:rsidR="00841A7F" w:rsidRDefault="00841A7F" w:rsidP="00973E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6"/>
        <w:gridCol w:w="1204"/>
        <w:gridCol w:w="1204"/>
        <w:gridCol w:w="1204"/>
        <w:gridCol w:w="1204"/>
        <w:gridCol w:w="1204"/>
        <w:gridCol w:w="1204"/>
        <w:gridCol w:w="1204"/>
        <w:gridCol w:w="916"/>
      </w:tblGrid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Code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211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212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213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214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215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216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217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218</w:t>
            </w:r>
            <w:bookmarkStart w:id="0" w:name="_GoBack"/>
            <w:bookmarkEnd w:id="0"/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37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38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39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</w:tr>
      <w:tr w:rsidR="00841A7F" w:rsidRPr="005F7B22" w:rsidTr="00A94669">
        <w:tc>
          <w:tcPr>
            <w:tcW w:w="1096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04" w:type="dxa"/>
          </w:tcPr>
          <w:p w:rsidR="00841A7F" w:rsidRPr="005F7B22" w:rsidRDefault="00841A7F" w:rsidP="005F7B22">
            <w:pPr>
              <w:jc w:val="center"/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916" w:type="dxa"/>
          </w:tcPr>
          <w:p w:rsidR="00841A7F" w:rsidRPr="005F7B22" w:rsidRDefault="00841A7F" w:rsidP="007B5ACD">
            <w:pPr>
              <w:rPr>
                <w:sz w:val="20"/>
                <w:szCs w:val="20"/>
                <w:lang w:val="en-US"/>
              </w:rPr>
            </w:pPr>
            <w:r w:rsidRPr="005F7B22">
              <w:rPr>
                <w:sz w:val="20"/>
                <w:szCs w:val="20"/>
                <w:lang w:val="en-US"/>
              </w:rPr>
              <w:t>A</w:t>
            </w:r>
          </w:p>
        </w:tc>
      </w:tr>
    </w:tbl>
    <w:p w:rsidR="00841A7F" w:rsidRPr="00863CB0" w:rsidRDefault="00841A7F" w:rsidP="007B5ACD"/>
    <w:sectPr w:rsidR="00841A7F" w:rsidRPr="00863CB0" w:rsidSect="005966FF">
      <w:pgSz w:w="11907" w:h="16840" w:code="9"/>
      <w:pgMar w:top="426" w:right="340" w:bottom="397" w:left="720" w:header="397" w:footer="39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A7F" w:rsidRDefault="00841A7F">
      <w:r>
        <w:separator/>
      </w:r>
    </w:p>
  </w:endnote>
  <w:endnote w:type="continuationSeparator" w:id="0">
    <w:p w:rsidR="00841A7F" w:rsidRDefault="00841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Arial Narrow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A7F" w:rsidRDefault="00841A7F">
      <w:r>
        <w:separator/>
      </w:r>
    </w:p>
  </w:footnote>
  <w:footnote w:type="continuationSeparator" w:id="0">
    <w:p w:rsidR="00841A7F" w:rsidRDefault="00841A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4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AD2"/>
    <w:rsid w:val="00000F13"/>
    <w:rsid w:val="0000329A"/>
    <w:rsid w:val="00003904"/>
    <w:rsid w:val="00007F09"/>
    <w:rsid w:val="0002042D"/>
    <w:rsid w:val="000235AE"/>
    <w:rsid w:val="00023784"/>
    <w:rsid w:val="00024161"/>
    <w:rsid w:val="0002465E"/>
    <w:rsid w:val="00030236"/>
    <w:rsid w:val="000317C9"/>
    <w:rsid w:val="00034B26"/>
    <w:rsid w:val="000636FD"/>
    <w:rsid w:val="00083FDB"/>
    <w:rsid w:val="00085916"/>
    <w:rsid w:val="00085B32"/>
    <w:rsid w:val="000944F7"/>
    <w:rsid w:val="000947F2"/>
    <w:rsid w:val="000971C2"/>
    <w:rsid w:val="000C68F3"/>
    <w:rsid w:val="000E11A7"/>
    <w:rsid w:val="000E21F5"/>
    <w:rsid w:val="000E3747"/>
    <w:rsid w:val="000E7EA8"/>
    <w:rsid w:val="000F349A"/>
    <w:rsid w:val="000F57BD"/>
    <w:rsid w:val="000F6841"/>
    <w:rsid w:val="00102CED"/>
    <w:rsid w:val="001102FF"/>
    <w:rsid w:val="00114BA4"/>
    <w:rsid w:val="00116AB2"/>
    <w:rsid w:val="001432ED"/>
    <w:rsid w:val="00144342"/>
    <w:rsid w:val="00160EB7"/>
    <w:rsid w:val="00172EA9"/>
    <w:rsid w:val="00176372"/>
    <w:rsid w:val="00183A54"/>
    <w:rsid w:val="00191264"/>
    <w:rsid w:val="00191E90"/>
    <w:rsid w:val="00193B3F"/>
    <w:rsid w:val="001A7144"/>
    <w:rsid w:val="001B5CC4"/>
    <w:rsid w:val="001B6795"/>
    <w:rsid w:val="001C2669"/>
    <w:rsid w:val="001D3571"/>
    <w:rsid w:val="001D425B"/>
    <w:rsid w:val="001E3B4C"/>
    <w:rsid w:val="001E3BF2"/>
    <w:rsid w:val="001F79B5"/>
    <w:rsid w:val="00207AFA"/>
    <w:rsid w:val="0021401C"/>
    <w:rsid w:val="00214572"/>
    <w:rsid w:val="002153A8"/>
    <w:rsid w:val="00217BF1"/>
    <w:rsid w:val="00222D72"/>
    <w:rsid w:val="00227831"/>
    <w:rsid w:val="00233EAF"/>
    <w:rsid w:val="00241475"/>
    <w:rsid w:val="002536CC"/>
    <w:rsid w:val="00253E37"/>
    <w:rsid w:val="002541C5"/>
    <w:rsid w:val="00262E59"/>
    <w:rsid w:val="002636EC"/>
    <w:rsid w:val="00265E13"/>
    <w:rsid w:val="00267F17"/>
    <w:rsid w:val="00283F30"/>
    <w:rsid w:val="0029365F"/>
    <w:rsid w:val="002A3FD8"/>
    <w:rsid w:val="002A5F69"/>
    <w:rsid w:val="002B0851"/>
    <w:rsid w:val="002B0878"/>
    <w:rsid w:val="002B1475"/>
    <w:rsid w:val="002C3C6E"/>
    <w:rsid w:val="002D6F05"/>
    <w:rsid w:val="002E4776"/>
    <w:rsid w:val="002E4A92"/>
    <w:rsid w:val="002E6795"/>
    <w:rsid w:val="002F51B0"/>
    <w:rsid w:val="00300ADF"/>
    <w:rsid w:val="00314518"/>
    <w:rsid w:val="0032797D"/>
    <w:rsid w:val="00342E90"/>
    <w:rsid w:val="00344F1E"/>
    <w:rsid w:val="00352C3D"/>
    <w:rsid w:val="00353461"/>
    <w:rsid w:val="00353DD8"/>
    <w:rsid w:val="003719A1"/>
    <w:rsid w:val="00372801"/>
    <w:rsid w:val="003728C9"/>
    <w:rsid w:val="003A5254"/>
    <w:rsid w:val="003A62A1"/>
    <w:rsid w:val="003B1C21"/>
    <w:rsid w:val="003D66FA"/>
    <w:rsid w:val="003F39D0"/>
    <w:rsid w:val="003F54C0"/>
    <w:rsid w:val="00400310"/>
    <w:rsid w:val="0040042A"/>
    <w:rsid w:val="004040EA"/>
    <w:rsid w:val="00407A5F"/>
    <w:rsid w:val="00420629"/>
    <w:rsid w:val="00434A00"/>
    <w:rsid w:val="0043591D"/>
    <w:rsid w:val="00435DEE"/>
    <w:rsid w:val="004406EE"/>
    <w:rsid w:val="004505C4"/>
    <w:rsid w:val="004565B6"/>
    <w:rsid w:val="00456F5D"/>
    <w:rsid w:val="0046439A"/>
    <w:rsid w:val="00467770"/>
    <w:rsid w:val="00473519"/>
    <w:rsid w:val="00476384"/>
    <w:rsid w:val="004841B9"/>
    <w:rsid w:val="00484217"/>
    <w:rsid w:val="004874E3"/>
    <w:rsid w:val="00494B66"/>
    <w:rsid w:val="004A5A2C"/>
    <w:rsid w:val="004B1408"/>
    <w:rsid w:val="004B58D0"/>
    <w:rsid w:val="004C612D"/>
    <w:rsid w:val="004E3B7A"/>
    <w:rsid w:val="005014DA"/>
    <w:rsid w:val="005027B7"/>
    <w:rsid w:val="00510AAA"/>
    <w:rsid w:val="005122C2"/>
    <w:rsid w:val="00512F3B"/>
    <w:rsid w:val="00513A38"/>
    <w:rsid w:val="00515AD2"/>
    <w:rsid w:val="00520E9E"/>
    <w:rsid w:val="00521E5C"/>
    <w:rsid w:val="00531566"/>
    <w:rsid w:val="00542DF7"/>
    <w:rsid w:val="00546C86"/>
    <w:rsid w:val="00552402"/>
    <w:rsid w:val="00557507"/>
    <w:rsid w:val="0056270C"/>
    <w:rsid w:val="00565A88"/>
    <w:rsid w:val="00570F2B"/>
    <w:rsid w:val="0057382A"/>
    <w:rsid w:val="00574A91"/>
    <w:rsid w:val="00574C2E"/>
    <w:rsid w:val="00574EF2"/>
    <w:rsid w:val="00582570"/>
    <w:rsid w:val="00584CEA"/>
    <w:rsid w:val="0059244C"/>
    <w:rsid w:val="0059486B"/>
    <w:rsid w:val="005966FF"/>
    <w:rsid w:val="005A2346"/>
    <w:rsid w:val="005A54F6"/>
    <w:rsid w:val="005B16D9"/>
    <w:rsid w:val="005B4489"/>
    <w:rsid w:val="005B696A"/>
    <w:rsid w:val="005C0A7C"/>
    <w:rsid w:val="005C2ECF"/>
    <w:rsid w:val="005C3A23"/>
    <w:rsid w:val="005D30F6"/>
    <w:rsid w:val="005D5EEF"/>
    <w:rsid w:val="005E2211"/>
    <w:rsid w:val="005F7B22"/>
    <w:rsid w:val="006024FD"/>
    <w:rsid w:val="0062125F"/>
    <w:rsid w:val="00624833"/>
    <w:rsid w:val="006253C1"/>
    <w:rsid w:val="00631E9E"/>
    <w:rsid w:val="006430A4"/>
    <w:rsid w:val="00647376"/>
    <w:rsid w:val="00654E37"/>
    <w:rsid w:val="006612A2"/>
    <w:rsid w:val="00671260"/>
    <w:rsid w:val="006758B8"/>
    <w:rsid w:val="00677A6F"/>
    <w:rsid w:val="00686C3C"/>
    <w:rsid w:val="006878C4"/>
    <w:rsid w:val="006951C0"/>
    <w:rsid w:val="006C04F3"/>
    <w:rsid w:val="006C2E7C"/>
    <w:rsid w:val="006D0C03"/>
    <w:rsid w:val="006D4C5E"/>
    <w:rsid w:val="006D53FA"/>
    <w:rsid w:val="006E09D8"/>
    <w:rsid w:val="006E272E"/>
    <w:rsid w:val="006F0EAF"/>
    <w:rsid w:val="007100F2"/>
    <w:rsid w:val="00725794"/>
    <w:rsid w:val="0074487E"/>
    <w:rsid w:val="00763838"/>
    <w:rsid w:val="00770BA8"/>
    <w:rsid w:val="00774D6C"/>
    <w:rsid w:val="00783F2F"/>
    <w:rsid w:val="007965A6"/>
    <w:rsid w:val="007A72BF"/>
    <w:rsid w:val="007A7DFD"/>
    <w:rsid w:val="007B3844"/>
    <w:rsid w:val="007B5ACD"/>
    <w:rsid w:val="007D6C38"/>
    <w:rsid w:val="007E0BB3"/>
    <w:rsid w:val="007F0B51"/>
    <w:rsid w:val="00800C30"/>
    <w:rsid w:val="00803D5B"/>
    <w:rsid w:val="00806CA1"/>
    <w:rsid w:val="00810F2A"/>
    <w:rsid w:val="00812ADE"/>
    <w:rsid w:val="00814036"/>
    <w:rsid w:val="00814374"/>
    <w:rsid w:val="00822899"/>
    <w:rsid w:val="00826B5B"/>
    <w:rsid w:val="00840E60"/>
    <w:rsid w:val="00841A7F"/>
    <w:rsid w:val="00846FCF"/>
    <w:rsid w:val="008506CE"/>
    <w:rsid w:val="008535C4"/>
    <w:rsid w:val="0085711A"/>
    <w:rsid w:val="00863CB0"/>
    <w:rsid w:val="008860FB"/>
    <w:rsid w:val="0088724E"/>
    <w:rsid w:val="008A41E2"/>
    <w:rsid w:val="008A4DB4"/>
    <w:rsid w:val="008A5DA5"/>
    <w:rsid w:val="008A61B3"/>
    <w:rsid w:val="008B0A41"/>
    <w:rsid w:val="008B1AD9"/>
    <w:rsid w:val="008B7F69"/>
    <w:rsid w:val="008C1FAE"/>
    <w:rsid w:val="008C44B0"/>
    <w:rsid w:val="008D2E5E"/>
    <w:rsid w:val="008D30BC"/>
    <w:rsid w:val="008E0BE4"/>
    <w:rsid w:val="008E4035"/>
    <w:rsid w:val="008E57B5"/>
    <w:rsid w:val="008E7252"/>
    <w:rsid w:val="008F124B"/>
    <w:rsid w:val="008F34C5"/>
    <w:rsid w:val="00901B44"/>
    <w:rsid w:val="009071AB"/>
    <w:rsid w:val="0091176F"/>
    <w:rsid w:val="00911C92"/>
    <w:rsid w:val="00926ADC"/>
    <w:rsid w:val="009310FD"/>
    <w:rsid w:val="00954989"/>
    <w:rsid w:val="0095683D"/>
    <w:rsid w:val="00971971"/>
    <w:rsid w:val="00972D69"/>
    <w:rsid w:val="0097349F"/>
    <w:rsid w:val="00973E1E"/>
    <w:rsid w:val="00983C61"/>
    <w:rsid w:val="00994464"/>
    <w:rsid w:val="009962B4"/>
    <w:rsid w:val="009B2763"/>
    <w:rsid w:val="009C33CF"/>
    <w:rsid w:val="009C4B35"/>
    <w:rsid w:val="009C5D6E"/>
    <w:rsid w:val="009D03D3"/>
    <w:rsid w:val="009D0A41"/>
    <w:rsid w:val="009D5175"/>
    <w:rsid w:val="009D6689"/>
    <w:rsid w:val="009E5255"/>
    <w:rsid w:val="009E7DFD"/>
    <w:rsid w:val="009F32DD"/>
    <w:rsid w:val="009F5210"/>
    <w:rsid w:val="00A0219F"/>
    <w:rsid w:val="00A03C45"/>
    <w:rsid w:val="00A06067"/>
    <w:rsid w:val="00A07B9D"/>
    <w:rsid w:val="00A14455"/>
    <w:rsid w:val="00A146E6"/>
    <w:rsid w:val="00A16D89"/>
    <w:rsid w:val="00A22F5D"/>
    <w:rsid w:val="00A231F2"/>
    <w:rsid w:val="00A2606A"/>
    <w:rsid w:val="00A329B9"/>
    <w:rsid w:val="00A344AF"/>
    <w:rsid w:val="00A4402D"/>
    <w:rsid w:val="00A474A4"/>
    <w:rsid w:val="00A656BC"/>
    <w:rsid w:val="00A73F48"/>
    <w:rsid w:val="00A75115"/>
    <w:rsid w:val="00A80FB0"/>
    <w:rsid w:val="00A81FD2"/>
    <w:rsid w:val="00A84E49"/>
    <w:rsid w:val="00A92873"/>
    <w:rsid w:val="00A94669"/>
    <w:rsid w:val="00A95327"/>
    <w:rsid w:val="00A96B6E"/>
    <w:rsid w:val="00AA1F78"/>
    <w:rsid w:val="00AA5CE3"/>
    <w:rsid w:val="00AB7283"/>
    <w:rsid w:val="00AC041F"/>
    <w:rsid w:val="00AC115B"/>
    <w:rsid w:val="00AC692B"/>
    <w:rsid w:val="00AD0472"/>
    <w:rsid w:val="00AD0E7A"/>
    <w:rsid w:val="00AD1357"/>
    <w:rsid w:val="00AD6CAD"/>
    <w:rsid w:val="00AE587C"/>
    <w:rsid w:val="00B11A19"/>
    <w:rsid w:val="00B14A1F"/>
    <w:rsid w:val="00B15B3F"/>
    <w:rsid w:val="00B202C5"/>
    <w:rsid w:val="00B2493B"/>
    <w:rsid w:val="00B30686"/>
    <w:rsid w:val="00B31069"/>
    <w:rsid w:val="00B42805"/>
    <w:rsid w:val="00B45243"/>
    <w:rsid w:val="00B46CD3"/>
    <w:rsid w:val="00B54179"/>
    <w:rsid w:val="00B60611"/>
    <w:rsid w:val="00B60897"/>
    <w:rsid w:val="00B6409D"/>
    <w:rsid w:val="00B75254"/>
    <w:rsid w:val="00B83A74"/>
    <w:rsid w:val="00B9237C"/>
    <w:rsid w:val="00B93575"/>
    <w:rsid w:val="00BA10D5"/>
    <w:rsid w:val="00BA4709"/>
    <w:rsid w:val="00BA67A7"/>
    <w:rsid w:val="00BA6F91"/>
    <w:rsid w:val="00BB28F1"/>
    <w:rsid w:val="00BC2448"/>
    <w:rsid w:val="00BC4620"/>
    <w:rsid w:val="00BC7A73"/>
    <w:rsid w:val="00BD1E0A"/>
    <w:rsid w:val="00BF47EE"/>
    <w:rsid w:val="00BF7013"/>
    <w:rsid w:val="00C028BA"/>
    <w:rsid w:val="00C05388"/>
    <w:rsid w:val="00C20458"/>
    <w:rsid w:val="00C20FE5"/>
    <w:rsid w:val="00C35D62"/>
    <w:rsid w:val="00C3757E"/>
    <w:rsid w:val="00C41923"/>
    <w:rsid w:val="00C43D5D"/>
    <w:rsid w:val="00C441D6"/>
    <w:rsid w:val="00C5026D"/>
    <w:rsid w:val="00C538FF"/>
    <w:rsid w:val="00C66BD5"/>
    <w:rsid w:val="00C66C90"/>
    <w:rsid w:val="00C74009"/>
    <w:rsid w:val="00C75D0F"/>
    <w:rsid w:val="00C916E9"/>
    <w:rsid w:val="00C92606"/>
    <w:rsid w:val="00C95E83"/>
    <w:rsid w:val="00CA0E4E"/>
    <w:rsid w:val="00CA3772"/>
    <w:rsid w:val="00CC2BEE"/>
    <w:rsid w:val="00CD7F5B"/>
    <w:rsid w:val="00CE480A"/>
    <w:rsid w:val="00CF1B2C"/>
    <w:rsid w:val="00D01096"/>
    <w:rsid w:val="00D0720C"/>
    <w:rsid w:val="00D11CA3"/>
    <w:rsid w:val="00D14496"/>
    <w:rsid w:val="00D14881"/>
    <w:rsid w:val="00D1512B"/>
    <w:rsid w:val="00D23EF3"/>
    <w:rsid w:val="00D304BB"/>
    <w:rsid w:val="00D327AC"/>
    <w:rsid w:val="00D44CB4"/>
    <w:rsid w:val="00D50804"/>
    <w:rsid w:val="00D5512B"/>
    <w:rsid w:val="00D64725"/>
    <w:rsid w:val="00D94699"/>
    <w:rsid w:val="00D952ED"/>
    <w:rsid w:val="00DA4357"/>
    <w:rsid w:val="00DA55C5"/>
    <w:rsid w:val="00DB3C8F"/>
    <w:rsid w:val="00DB3ED6"/>
    <w:rsid w:val="00DC4C4C"/>
    <w:rsid w:val="00DC7C4A"/>
    <w:rsid w:val="00DD1DEE"/>
    <w:rsid w:val="00DE385F"/>
    <w:rsid w:val="00DF4058"/>
    <w:rsid w:val="00DF47BA"/>
    <w:rsid w:val="00DF4E51"/>
    <w:rsid w:val="00DF604F"/>
    <w:rsid w:val="00E073FA"/>
    <w:rsid w:val="00E1255F"/>
    <w:rsid w:val="00E135BC"/>
    <w:rsid w:val="00E31A75"/>
    <w:rsid w:val="00E321E6"/>
    <w:rsid w:val="00E406A2"/>
    <w:rsid w:val="00E46323"/>
    <w:rsid w:val="00E53CDA"/>
    <w:rsid w:val="00E56E3E"/>
    <w:rsid w:val="00E60BE2"/>
    <w:rsid w:val="00E90C6A"/>
    <w:rsid w:val="00E97C00"/>
    <w:rsid w:val="00EA7A04"/>
    <w:rsid w:val="00EB3B4F"/>
    <w:rsid w:val="00EC003B"/>
    <w:rsid w:val="00EC5D7B"/>
    <w:rsid w:val="00EC6050"/>
    <w:rsid w:val="00F12A85"/>
    <w:rsid w:val="00F17192"/>
    <w:rsid w:val="00F407DE"/>
    <w:rsid w:val="00F51090"/>
    <w:rsid w:val="00F5321F"/>
    <w:rsid w:val="00F54E08"/>
    <w:rsid w:val="00F67730"/>
    <w:rsid w:val="00F744F3"/>
    <w:rsid w:val="00F747EA"/>
    <w:rsid w:val="00F812DB"/>
    <w:rsid w:val="00F84657"/>
    <w:rsid w:val="00F97971"/>
    <w:rsid w:val="00FA1EC1"/>
    <w:rsid w:val="00FA4CF1"/>
    <w:rsid w:val="00FE242E"/>
    <w:rsid w:val="00FF2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AD2"/>
    <w:rPr>
      <w:sz w:val="24"/>
      <w:szCs w:val="24"/>
      <w:lang w:val="vi-V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15AD2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15AD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15AD2"/>
    <w:rPr>
      <w:rFonts w:ascii=".VnArial Narrow" w:hAnsi=".VnArial Narrow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515AD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5AD2"/>
    <w:rPr>
      <w:rFonts w:ascii=".VnArial Narrow" w:hAnsi=".VnArial Narrow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F67730"/>
    <w:pPr>
      <w:ind w:left="720"/>
      <w:contextualSpacing/>
    </w:pPr>
    <w:rPr>
      <w:rFonts w:eastAsia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145</Words>
  <Characters>831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KỲ THI KHẢO SÁT CHẤT LƯỢNG LỚP 12 </dc:title>
  <dc:subject/>
  <dc:creator>MyPC</dc:creator>
  <cp:keywords/>
  <dc:description/>
  <cp:lastModifiedBy>Admin</cp:lastModifiedBy>
  <cp:revision>2</cp:revision>
  <cp:lastPrinted>2024-01-05T02:30:00Z</cp:lastPrinted>
  <dcterms:created xsi:type="dcterms:W3CDTF">2024-01-05T02:30:00Z</dcterms:created>
  <dcterms:modified xsi:type="dcterms:W3CDTF">2024-01-05T02:30:00Z</dcterms:modified>
</cp:coreProperties>
</file>